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document.xml" ContentType="application/vnd.openxmlformats-officedocument.wordprocessingml.document.glossary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glossary/styles.xml" ContentType="application/vnd.openxmlformats-officedocument.wordprocessingml.styles+xml"/>
  <Override PartName="/word/styles.xml" ContentType="application/vnd.openxmlformats-officedocument.wordprocessingml.styles+xml"/>
  <Override PartName="/word/glossary/fontTable.xml" ContentType="application/vnd.openxmlformats-officedocument.wordprocessingml.fontTabl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CE" w:rsidRDefault="00B85D32">
      <w:pPr>
        <w:rPr>
          <w:b/>
        </w:rPr>
      </w:pPr>
      <w:r>
        <w:rPr>
          <w:b/>
          <w:sz w:val="40"/>
        </w:rPr>
        <w:t>Name of Lesson:</w:t>
      </w:r>
      <w:r>
        <w:rPr>
          <w:b/>
          <w:sz w:val="40"/>
        </w:rPr>
        <w:t xml:space="preserve">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showingPlcHdr/>
          <w:text/>
        </w:sdtPr>
        <w:sdtEndPr/>
        <w:sdtContent>
          <w:r w:rsidRPr="00E17C06">
            <w:rPr>
              <w:rStyle w:val="PlaceholderText"/>
            </w:rPr>
            <w:t>Click here to enter text.</w:t>
          </w:r>
        </w:sdtContent>
      </w:sdt>
    </w:p>
    <w:p w:rsidR="006B79D4" w:rsidRDefault="00B85D32">
      <w:pPr>
        <w:rPr>
          <w:b/>
        </w:rPr>
      </w:pPr>
    </w:p>
    <w:p w:rsidR="006B79D4" w:rsidRDefault="00B85D32">
      <w:pPr>
        <w:rPr>
          <w:b/>
        </w:rPr>
      </w:pPr>
      <w:r>
        <w:rPr>
          <w:b/>
        </w:rPr>
        <w:t>Grade Leve</w:t>
      </w:r>
      <w:r>
        <w:rPr>
          <w:b/>
        </w:rPr>
        <w:t>l</w:t>
      </w:r>
      <w:r>
        <w:rPr>
          <w:b/>
        </w:rPr>
        <w:t xml:space="preserve">:  </w:t>
      </w:r>
      <w:sdt>
        <w:sdtPr>
          <w:rPr>
            <w:b/>
          </w:rPr>
          <w:id w:val="29974236"/>
          <w:placeholder>
            <w:docPart w:val="9E38115D8373EF4192ECFEAAA0E324ED"/>
          </w:placeholder>
          <w:showingPlcHdr/>
          <w:text/>
        </w:sdtPr>
        <w:sdtEndPr/>
        <w:sdtContent>
          <w:r w:rsidRPr="00E17C06">
            <w:rPr>
              <w:rStyle w:val="PlaceholderText"/>
            </w:rPr>
            <w:t>Click here to enter text.</w:t>
          </w:r>
        </w:sdtContent>
      </w:sdt>
      <w:r>
        <w:rPr>
          <w:b/>
        </w:rPr>
        <w:tab/>
        <w:t>Subject:</w:t>
      </w:r>
      <w:r>
        <w:rPr>
          <w:b/>
        </w:rPr>
        <w:t xml:space="preserve">  </w:t>
      </w:r>
      <w:sdt>
        <w:sdtPr>
          <w:rPr>
            <w:b/>
          </w:rPr>
          <w:id w:val="29974237"/>
          <w:placeholder>
            <w:docPart w:val="9E38115D8373EF4192ECFEAAA0E324ED"/>
          </w:placeholder>
          <w:showingPlcHdr/>
          <w:text/>
        </w:sdtPr>
        <w:sdtEndPr/>
        <w:sdtContent>
          <w:r w:rsidRPr="00E17C06">
            <w:rPr>
              <w:rStyle w:val="PlaceholderText"/>
            </w:rPr>
            <w:t>Click here to enter text.</w:t>
          </w:r>
        </w:sdtContent>
      </w:sdt>
      <w:r>
        <w:rPr>
          <w:b/>
        </w:rPr>
        <w:tab/>
        <w:t>Prepared by:</w:t>
      </w:r>
      <w:r>
        <w:rPr>
          <w:b/>
        </w:rPr>
        <w:t xml:space="preserve">  </w:t>
      </w:r>
      <w:sdt>
        <w:sdtPr>
          <w:rPr>
            <w:b/>
          </w:rPr>
          <w:id w:val="29974238"/>
          <w:placeholder>
            <w:docPart w:val="9E38115D8373EF4192ECFEAAA0E324ED"/>
          </w:placeholder>
          <w:showingPlcHdr/>
          <w:text/>
        </w:sdtPr>
        <w:sdtEndPr/>
        <w:sdtContent>
          <w:r w:rsidRPr="00E17C06">
            <w:rPr>
              <w:rStyle w:val="PlaceholderText"/>
            </w:rPr>
            <w:t>Click here to enter text.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6B79D4">
        <w:tc>
          <w:tcPr>
            <w:tcW w:w="9108" w:type="dxa"/>
          </w:tcPr>
          <w:p w:rsidR="006B79D4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showingPlcHdr/>
              <w:text/>
            </w:sdtPr>
            <w:sdtEndPr/>
            <w:sdtContent>
              <w:p w:rsidR="006B79D4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6B79D4" w:rsidRDefault="00B85D32">
            <w:pPr>
              <w:rPr>
                <w:b/>
              </w:rPr>
            </w:pPr>
          </w:p>
          <w:p w:rsidR="006B79D4" w:rsidRDefault="00B85D32">
            <w:pPr>
              <w:rPr>
                <w:b/>
              </w:rPr>
            </w:pPr>
          </w:p>
          <w:p w:rsidR="006B79D4" w:rsidRDefault="00B85D32">
            <w:pPr>
              <w:rPr>
                <w:b/>
              </w:rPr>
            </w:pPr>
          </w:p>
        </w:tc>
        <w:tc>
          <w:tcPr>
            <w:tcW w:w="5508" w:type="dxa"/>
          </w:tcPr>
          <w:p w:rsidR="006B79D4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b/>
              </w:rPr>
              <w:id w:val="29974240"/>
              <w:placeholder>
                <w:docPart w:val="9E38115D8373EF4192ECFEAAA0E324ED"/>
              </w:placeholder>
              <w:showingPlcHdr/>
              <w:text/>
            </w:sdtPr>
            <w:sdtEndPr/>
            <w:sdtContent>
              <w:p w:rsidR="008E01CB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6B79D4" w:rsidRDefault="00B85D32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9E6BDD" w:rsidRDefault="00B85D32">
            <w:r>
              <w:t xml:space="preserve">(Specify </w:t>
            </w:r>
            <w:r>
              <w:t>skills/information that will be learned.)</w:t>
            </w:r>
          </w:p>
          <w:p w:rsidR="009E6BDD" w:rsidRDefault="00B85D32"/>
          <w:p w:rsidR="009E6BDD" w:rsidRPr="006B79D4" w:rsidRDefault="00B85D32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showingPlcHdr/>
            <w:text/>
          </w:sdtPr>
          <w:sdtEndPr/>
          <w:sdtContent>
            <w:tc>
              <w:tcPr>
                <w:tcW w:w="7704" w:type="dxa"/>
              </w:tcPr>
              <w:p w:rsidR="009E6BDD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showingPlcHdr/>
              <w:text/>
            </w:sdtPr>
            <w:sdtEndPr/>
            <w:sdtContent>
              <w:p w:rsidR="009E6BDD" w:rsidRPr="00946BE4" w:rsidRDefault="00B85D32" w:rsidP="00946BE4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9E6BDD" w:rsidRDefault="00B85D32">
            <w:r>
              <w:t>(Give and/or demonstrate necessary information.)</w:t>
            </w:r>
          </w:p>
          <w:p w:rsidR="009E6BDD" w:rsidRDefault="00B85D32"/>
          <w:p w:rsidR="009E6BDD" w:rsidRPr="006B79D4" w:rsidRDefault="00B85D32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showingPlcHdr/>
            <w:text/>
          </w:sdtPr>
          <w:sdtEndPr/>
          <w:sdtContent>
            <w:tc>
              <w:tcPr>
                <w:tcW w:w="7704" w:type="dxa"/>
              </w:tcPr>
              <w:p w:rsidR="009E6BDD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3654" w:type="dxa"/>
            <w:vMerge/>
          </w:tcPr>
          <w:p w:rsidR="009E6BDD" w:rsidRDefault="00B85D32">
            <w:pPr>
              <w:rPr>
                <w:b/>
              </w:rPr>
            </w:pPr>
          </w:p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9E6BDD" w:rsidRDefault="00B85D32">
            <w:r>
              <w:t xml:space="preserve">(Steps to check for student </w:t>
            </w:r>
            <w:r>
              <w:t>understanding.)</w:t>
            </w:r>
          </w:p>
          <w:p w:rsidR="009E6BDD" w:rsidRDefault="00B85D32"/>
          <w:p w:rsidR="009E6BDD" w:rsidRPr="00946BE4" w:rsidRDefault="00B85D32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showingPlcHdr/>
            <w:text/>
          </w:sdtPr>
          <w:sdtEndPr/>
          <w:sdtContent>
            <w:tc>
              <w:tcPr>
                <w:tcW w:w="7704" w:type="dxa"/>
              </w:tcPr>
              <w:p w:rsidR="009E6BDD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9E6BDD" w:rsidRDefault="00B85D32">
            <w:r>
              <w:t>(e.g. Web, books, apps, etc.)</w:t>
            </w:r>
          </w:p>
          <w:sdt>
            <w:sdtPr>
              <w:id w:val="29974247"/>
              <w:placeholder>
                <w:docPart w:val="9E38115D8373EF4192ECFEAAA0E324ED"/>
              </w:placeholder>
              <w:showingPlcHdr/>
              <w:text/>
            </w:sdtPr>
            <w:sdtEndPr/>
            <w:sdtContent>
              <w:p w:rsidR="008E01CB" w:rsidRPr="000D48D1" w:rsidRDefault="00B85D32"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9E6BDD" w:rsidRDefault="00B85D32">
            <w:r>
              <w:t>(Describe the independent activity to reinforce this lesson.)</w:t>
            </w:r>
          </w:p>
          <w:p w:rsidR="009E6BDD" w:rsidRDefault="00B85D32"/>
          <w:p w:rsidR="009E6BDD" w:rsidRPr="00946BE4" w:rsidRDefault="00B85D32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showingPlcHdr/>
            <w:text/>
          </w:sdtPr>
          <w:sdtEndPr/>
          <w:sdtContent>
            <w:tc>
              <w:tcPr>
                <w:tcW w:w="7704" w:type="dxa"/>
              </w:tcPr>
              <w:p w:rsidR="009E6BDD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3654" w:type="dxa"/>
            <w:vMerge/>
          </w:tcPr>
          <w:p w:rsidR="009E6BDD" w:rsidRDefault="00B85D32">
            <w:pPr>
              <w:rPr>
                <w:b/>
              </w:rPr>
            </w:pPr>
          </w:p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9E6BDD" w:rsidRDefault="00B85D32">
            <w:pPr>
              <w:rPr>
                <w:b/>
              </w:rPr>
            </w:pPr>
          </w:p>
          <w:p w:rsidR="009E6BDD" w:rsidRDefault="00B85D32">
            <w:pPr>
              <w:rPr>
                <w:b/>
              </w:rPr>
            </w:pPr>
          </w:p>
          <w:p w:rsidR="009E6BDD" w:rsidRDefault="00B85D32">
            <w:pPr>
              <w:rPr>
                <w:b/>
              </w:rPr>
            </w:pPr>
          </w:p>
          <w:p w:rsidR="009E6BDD" w:rsidRDefault="00B85D32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showingPlcHdr/>
            <w:text/>
          </w:sdtPr>
          <w:sdtEndPr/>
          <w:sdtContent>
            <w:tc>
              <w:tcPr>
                <w:tcW w:w="7704" w:type="dxa"/>
              </w:tcPr>
              <w:p w:rsidR="009E6BDD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 xml:space="preserve">Click here to enter </w:t>
                </w:r>
                <w:r w:rsidRPr="00E17C06">
                  <w:rPr>
                    <w:rStyle w:val="PlaceholderText"/>
                  </w:rPr>
                  <w:t>text.</w:t>
                </w:r>
              </w:p>
            </w:tc>
          </w:sdtContent>
        </w:sdt>
        <w:tc>
          <w:tcPr>
            <w:tcW w:w="3654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showingPlcHdr/>
              <w:text/>
            </w:sdtPr>
            <w:sdtEndPr/>
            <w:sdtContent>
              <w:p w:rsidR="008E01CB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6B79D4" w:rsidRPr="006B79D4" w:rsidRDefault="00B85D32">
      <w:pPr>
        <w:rPr>
          <w:b/>
        </w:rPr>
      </w:pPr>
    </w:p>
    <w:sectPr w:rsidR="006B79D4" w:rsidRPr="006B79D4" w:rsidSect="00E77DF8">
      <w:pgSz w:w="15840" w:h="12240" w:orient="landscape"/>
      <w:pgMar w:top="576" w:right="720" w:bottom="576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B85D32"/>
  </w:rsids>
  <m:mathPr>
    <m:mathFont m:val="Wingdings 2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glossaryDocument" Target="glossary/document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teacher:Downloads:Lesson%20Template2-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000000" w:rsidRDefault="00F17FEA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E38115D8373EF4192ECFEAAA0E324ED">
    <w:name w:val="9E38115D8373EF4192ECFEAAA0E324E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Template2-1.dotx</Template>
  <TotalTime>1</TotalTime>
  <Pages>1</Pages>
  <Words>125</Words>
  <Characters>713</Characters>
  <Application>Microsoft Macintosh Word</Application>
  <DocSecurity>0</DocSecurity>
  <Lines>5</Lines>
  <Paragraphs>1</Paragraphs>
  <ScaleCrop>false</ScaleCrop>
  <Company>Granite School District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Paula Steele</cp:lastModifiedBy>
  <cp:revision>1</cp:revision>
  <dcterms:created xsi:type="dcterms:W3CDTF">2011-02-09T16:33:00Z</dcterms:created>
  <dcterms:modified xsi:type="dcterms:W3CDTF">2011-02-09T16:34:00Z</dcterms:modified>
</cp:coreProperties>
</file>